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0" w:type="dxa"/>
        <w:tblInd w:w="-838" w:type="dxa"/>
        <w:tblLook w:val="01E0"/>
      </w:tblPr>
      <w:tblGrid>
        <w:gridCol w:w="5400"/>
        <w:gridCol w:w="5300"/>
      </w:tblGrid>
      <w:tr w:rsidR="001B7453" w:rsidRPr="00A65769" w:rsidTr="002A31B6">
        <w:tc>
          <w:tcPr>
            <w:tcW w:w="5400" w:type="dxa"/>
          </w:tcPr>
          <w:p w:rsidR="001B7453" w:rsidRDefault="001B7453" w:rsidP="00A65769">
            <w:pPr>
              <w:jc w:val="center"/>
              <w:rPr>
                <w:sz w:val="24"/>
                <w:szCs w:val="24"/>
                <w:lang w:val="fr-FR"/>
              </w:rPr>
            </w:pPr>
            <w:r>
              <w:rPr>
                <w:sz w:val="24"/>
                <w:szCs w:val="24"/>
                <w:lang w:val="fr-FR"/>
              </w:rPr>
              <w:t>TRƯỜNG CAO ĐẲNG  KINH TẾ – KỸ THUẬT PHÚ LÂM</w:t>
            </w:r>
          </w:p>
        </w:tc>
        <w:tc>
          <w:tcPr>
            <w:tcW w:w="5300" w:type="dxa"/>
          </w:tcPr>
          <w:p w:rsidR="001B7453" w:rsidRDefault="001B7453" w:rsidP="00D21E86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A65769">
              <w:rPr>
                <w:b/>
                <w:bCs/>
                <w:sz w:val="24"/>
                <w:szCs w:val="24"/>
                <w:lang w:val="fr-FR"/>
              </w:rPr>
              <w:t>CỘNG HÒA XÃ HỘI CHỦ NGHĨA VIỆT NAM</w:t>
            </w:r>
          </w:p>
          <w:p w:rsidR="001B7453" w:rsidRPr="00A65769" w:rsidRDefault="001B7453" w:rsidP="00D21E86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 w:rsidRPr="0060170D">
              <w:rPr>
                <w:b/>
                <w:bCs/>
                <w:sz w:val="26"/>
                <w:szCs w:val="26"/>
              </w:rPr>
              <w:t>Độc lập - Tự do - Hạnh phúc</w:t>
            </w:r>
          </w:p>
        </w:tc>
      </w:tr>
      <w:tr w:rsidR="001B7453" w:rsidRPr="00A65769" w:rsidTr="002A31B6">
        <w:trPr>
          <w:trHeight w:val="325"/>
        </w:trPr>
        <w:tc>
          <w:tcPr>
            <w:tcW w:w="5400" w:type="dxa"/>
          </w:tcPr>
          <w:p w:rsidR="001B7453" w:rsidRPr="0060170D" w:rsidRDefault="001B7453" w:rsidP="001A261C">
            <w:pPr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noProof/>
              </w:rPr>
              <w:pict>
                <v:line id="_x0000_s1026" style="position:absolute;left:0;text-align:left;z-index:251658240;mso-position-horizontal-relative:text;mso-position-vertical-relative:text" from="104.2pt,2.45pt" to="154.6pt,2.45pt"/>
              </w:pict>
            </w:r>
            <w:r w:rsidRPr="0060170D">
              <w:rPr>
                <w:b/>
                <w:bCs/>
                <w:sz w:val="24"/>
                <w:szCs w:val="24"/>
                <w:lang w:val="fr-FR"/>
              </w:rPr>
              <w:t>KHOA …………………………</w:t>
            </w:r>
          </w:p>
        </w:tc>
        <w:tc>
          <w:tcPr>
            <w:tcW w:w="5300" w:type="dxa"/>
          </w:tcPr>
          <w:p w:rsidR="001B7453" w:rsidRPr="0060170D" w:rsidRDefault="001B7453" w:rsidP="00453B3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w:pict>
                <v:line id="_x0000_s1027" style="position:absolute;left:0;text-align:left;z-index:251659264;mso-position-horizontal-relative:text;mso-position-vertical-relative:text" from="47.2pt,3.55pt" to="204.4pt,3.55pt"/>
              </w:pict>
            </w:r>
          </w:p>
        </w:tc>
      </w:tr>
    </w:tbl>
    <w:p w:rsidR="001B7453" w:rsidRPr="005743C0" w:rsidRDefault="001B7453" w:rsidP="005743C0">
      <w:pPr>
        <w:rPr>
          <w:b/>
          <w:bCs/>
          <w:sz w:val="26"/>
          <w:szCs w:val="26"/>
        </w:rPr>
      </w:pPr>
    </w:p>
    <w:p w:rsidR="001B7453" w:rsidRPr="005743C0" w:rsidRDefault="001B7453" w:rsidP="005743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PHIẾU CHẤM ĐIỂM BẢO VỆ KHÓA LUẬN</w:t>
      </w:r>
    </w:p>
    <w:p w:rsidR="001B7453" w:rsidRPr="005743C0" w:rsidRDefault="001B7453" w:rsidP="00274B6D">
      <w:pPr>
        <w:rPr>
          <w:b/>
          <w:bCs/>
          <w:sz w:val="26"/>
          <w:szCs w:val="26"/>
        </w:rPr>
      </w:pPr>
    </w:p>
    <w:p w:rsidR="001B7453" w:rsidRPr="001A261C" w:rsidRDefault="001B7453" w:rsidP="009169A3">
      <w:pPr>
        <w:rPr>
          <w:b/>
          <w:bCs/>
          <w:sz w:val="26"/>
          <w:szCs w:val="26"/>
        </w:rPr>
      </w:pPr>
      <w:r w:rsidRPr="001A261C">
        <w:rPr>
          <w:b/>
          <w:bCs/>
          <w:sz w:val="26"/>
          <w:szCs w:val="26"/>
        </w:rPr>
        <w:t>1. SINH VIÊN THỰC HIỆN: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0"/>
        <w:gridCol w:w="3944"/>
        <w:gridCol w:w="1539"/>
        <w:gridCol w:w="3107"/>
      </w:tblGrid>
      <w:tr w:rsidR="001B7453" w:rsidRPr="008B7483">
        <w:tc>
          <w:tcPr>
            <w:tcW w:w="817" w:type="dxa"/>
            <w:vAlign w:val="center"/>
          </w:tcPr>
          <w:p w:rsidR="001B7453" w:rsidRPr="008B7483" w:rsidRDefault="001B7453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969" w:type="dxa"/>
            <w:vAlign w:val="center"/>
          </w:tcPr>
          <w:p w:rsidR="001B7453" w:rsidRPr="008B7483" w:rsidRDefault="001B7453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:rsidR="001B7453" w:rsidRPr="008B7483" w:rsidRDefault="001B7453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 w:rsidRPr="008B7483">
              <w:rPr>
                <w:b/>
                <w:bCs/>
                <w:sz w:val="26"/>
                <w:szCs w:val="26"/>
              </w:rPr>
              <w:t>MSSV</w:t>
            </w:r>
          </w:p>
        </w:tc>
        <w:tc>
          <w:tcPr>
            <w:tcW w:w="3119" w:type="dxa"/>
            <w:vAlign w:val="center"/>
          </w:tcPr>
          <w:p w:rsidR="001B7453" w:rsidRPr="008B7483" w:rsidRDefault="001B7453" w:rsidP="008B748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NGÀNH</w:t>
            </w:r>
          </w:p>
        </w:tc>
      </w:tr>
      <w:tr w:rsidR="001B7453" w:rsidRPr="008B7483">
        <w:tc>
          <w:tcPr>
            <w:tcW w:w="817" w:type="dxa"/>
            <w:vAlign w:val="center"/>
          </w:tcPr>
          <w:p w:rsidR="001B7453" w:rsidRPr="008B7483" w:rsidRDefault="001B7453" w:rsidP="007D4358">
            <w:pPr>
              <w:spacing w:before="240"/>
              <w:jc w:val="center"/>
              <w:rPr>
                <w:sz w:val="26"/>
                <w:szCs w:val="26"/>
              </w:rPr>
            </w:pPr>
            <w:r w:rsidRPr="008B7483">
              <w:rPr>
                <w:sz w:val="26"/>
                <w:szCs w:val="26"/>
              </w:rPr>
              <w:t>01</w:t>
            </w:r>
          </w:p>
        </w:tc>
        <w:tc>
          <w:tcPr>
            <w:tcW w:w="396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375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1310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311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290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</w:tr>
      <w:tr w:rsidR="001B7453" w:rsidRPr="008B7483">
        <w:tc>
          <w:tcPr>
            <w:tcW w:w="817" w:type="dxa"/>
            <w:vAlign w:val="center"/>
          </w:tcPr>
          <w:p w:rsidR="001B7453" w:rsidRPr="008B7483" w:rsidRDefault="001B7453" w:rsidP="007D4358">
            <w:pPr>
              <w:spacing w:before="240"/>
              <w:jc w:val="center"/>
              <w:rPr>
                <w:sz w:val="26"/>
                <w:szCs w:val="26"/>
              </w:rPr>
            </w:pPr>
            <w:r w:rsidRPr="008B7483">
              <w:rPr>
                <w:sz w:val="26"/>
                <w:szCs w:val="26"/>
              </w:rPr>
              <w:t>02</w:t>
            </w:r>
          </w:p>
        </w:tc>
        <w:tc>
          <w:tcPr>
            <w:tcW w:w="396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375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1310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311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290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</w:tr>
      <w:tr w:rsidR="001B7453" w:rsidRPr="008B7483">
        <w:tc>
          <w:tcPr>
            <w:tcW w:w="817" w:type="dxa"/>
            <w:vAlign w:val="center"/>
          </w:tcPr>
          <w:p w:rsidR="001B7453" w:rsidRPr="008B7483" w:rsidRDefault="001B7453" w:rsidP="007D4358">
            <w:pPr>
              <w:spacing w:before="24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</w:t>
            </w:r>
          </w:p>
        </w:tc>
        <w:tc>
          <w:tcPr>
            <w:tcW w:w="396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375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155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1310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  <w:tc>
          <w:tcPr>
            <w:tcW w:w="3119" w:type="dxa"/>
            <w:vAlign w:val="center"/>
          </w:tcPr>
          <w:p w:rsidR="001B7453" w:rsidRPr="008B7483" w:rsidRDefault="001B7453" w:rsidP="007D4358">
            <w:pPr>
              <w:tabs>
                <w:tab w:val="right" w:leader="dot" w:pos="2903"/>
              </w:tabs>
              <w:spacing w:before="240"/>
              <w:ind w:right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</w:p>
        </w:tc>
      </w:tr>
    </w:tbl>
    <w:p w:rsidR="001B7453" w:rsidRDefault="001B7453" w:rsidP="009169A3">
      <w:pPr>
        <w:rPr>
          <w:sz w:val="26"/>
          <w:szCs w:val="26"/>
        </w:rPr>
      </w:pPr>
    </w:p>
    <w:p w:rsidR="001B7453" w:rsidRPr="001A261C" w:rsidRDefault="001B7453" w:rsidP="009169A3">
      <w:pPr>
        <w:rPr>
          <w:b/>
          <w:bCs/>
          <w:sz w:val="26"/>
          <w:szCs w:val="26"/>
        </w:rPr>
      </w:pPr>
      <w:r w:rsidRPr="001A261C">
        <w:rPr>
          <w:b/>
          <w:bCs/>
          <w:sz w:val="26"/>
          <w:szCs w:val="26"/>
        </w:rPr>
        <w:t>2. TÊN ĐỀ TÀI:</w:t>
      </w:r>
    </w:p>
    <w:p w:rsidR="001B7453" w:rsidRPr="00F7401B" w:rsidRDefault="001B7453" w:rsidP="001A261C">
      <w:pPr>
        <w:tabs>
          <w:tab w:val="right" w:leader="dot" w:pos="9356"/>
        </w:tabs>
        <w:spacing w:before="120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ab/>
      </w:r>
    </w:p>
    <w:p w:rsidR="001B7453" w:rsidRDefault="001B7453" w:rsidP="009169A3">
      <w:pPr>
        <w:rPr>
          <w:sz w:val="26"/>
          <w:szCs w:val="26"/>
        </w:rPr>
      </w:pPr>
    </w:p>
    <w:p w:rsidR="001B7453" w:rsidRPr="001A261C" w:rsidRDefault="001B7453" w:rsidP="009169A3">
      <w:pPr>
        <w:rPr>
          <w:b/>
          <w:bCs/>
          <w:sz w:val="26"/>
          <w:szCs w:val="26"/>
        </w:rPr>
      </w:pPr>
      <w:r w:rsidRPr="001A261C">
        <w:rPr>
          <w:b/>
          <w:bCs/>
          <w:sz w:val="26"/>
          <w:szCs w:val="26"/>
        </w:rPr>
        <w:t>3. PHẦN ĐÁNH GIÁ VÀ CHO ĐIỂM: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55"/>
        <w:gridCol w:w="6656"/>
        <w:gridCol w:w="1097"/>
        <w:gridCol w:w="982"/>
      </w:tblGrid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jc w:val="center"/>
              <w:rPr>
                <w:b/>
                <w:bCs/>
                <w:sz w:val="24"/>
                <w:szCs w:val="24"/>
              </w:rPr>
            </w:pPr>
            <w:r w:rsidRPr="00DC19AC">
              <w:rPr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jc w:val="center"/>
              <w:rPr>
                <w:b/>
                <w:bCs/>
                <w:sz w:val="24"/>
                <w:szCs w:val="24"/>
              </w:rPr>
            </w:pPr>
            <w:r w:rsidRPr="00DC19AC">
              <w:rPr>
                <w:b/>
                <w:bCs/>
                <w:sz w:val="24"/>
                <w:szCs w:val="24"/>
              </w:rPr>
              <w:t>NỘI DUNG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jc w:val="center"/>
              <w:rPr>
                <w:b/>
                <w:bCs/>
                <w:sz w:val="24"/>
                <w:szCs w:val="24"/>
              </w:rPr>
            </w:pPr>
            <w:r w:rsidRPr="00DC19AC">
              <w:rPr>
                <w:b/>
                <w:bCs/>
                <w:sz w:val="24"/>
                <w:szCs w:val="24"/>
              </w:rPr>
              <w:t>ĐIỂM TỐI ĐA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jc w:val="center"/>
              <w:rPr>
                <w:b/>
                <w:bCs/>
                <w:sz w:val="24"/>
                <w:szCs w:val="24"/>
              </w:rPr>
            </w:pPr>
            <w:r w:rsidRPr="00DC19AC">
              <w:rPr>
                <w:b/>
                <w:bCs/>
                <w:sz w:val="24"/>
                <w:szCs w:val="24"/>
              </w:rPr>
              <w:t>ĐÁNH GIÁ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01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Phần thuyết minh (đúng mẫu, sạch đẹp, kết cấu hợp lý)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1.0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02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Nội dung thực hiện, các minh chứng, phụ lục, bản vẽ … đáp ứng được yêu cầu nhiệm vụ đề ra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3.0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03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Có những nội dung, nghiên cứu phát triển thêm so với nhiệm vụ đã đề ra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1.0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04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Trình bày rõ ràng, lưu loát, đúng giờ thể hiện sự nắm vững các nội dung mà đề tài đã thực hiện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C19AC">
              <w:rPr>
                <w:sz w:val="24"/>
                <w:szCs w:val="24"/>
              </w:rPr>
              <w:t>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05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 xml:space="preserve">Trả lời các câu hỏi của phản biện (đúng / sai): </w:t>
            </w:r>
            <w:r w:rsidRPr="00DC19AC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DC19AC">
              <w:rPr>
                <w:sz w:val="24"/>
                <w:szCs w:val="24"/>
              </w:rPr>
              <w:t>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12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06</w:t>
            </w: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tabs>
                <w:tab w:val="right" w:leader="dot" w:pos="5846"/>
              </w:tabs>
              <w:spacing w:before="120"/>
              <w:jc w:val="both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Trả lời các câu hỏi của thành viên hội đồng:</w:t>
            </w:r>
          </w:p>
          <w:p w:rsidR="001B7453" w:rsidRPr="00DC19AC" w:rsidRDefault="001B7453" w:rsidP="00DC19AC">
            <w:pPr>
              <w:tabs>
                <w:tab w:val="right" w:leader="dot" w:pos="5846"/>
              </w:tabs>
              <w:spacing w:before="240"/>
              <w:jc w:val="both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1/</w:t>
            </w:r>
            <w:r w:rsidRPr="00DC19AC">
              <w:rPr>
                <w:sz w:val="24"/>
                <w:szCs w:val="24"/>
              </w:rPr>
              <w:tab/>
            </w:r>
          </w:p>
          <w:p w:rsidR="001B7453" w:rsidRPr="00DC19AC" w:rsidRDefault="001B7453" w:rsidP="00DC19AC">
            <w:pPr>
              <w:tabs>
                <w:tab w:val="right" w:leader="dot" w:pos="5846"/>
              </w:tabs>
              <w:spacing w:before="240"/>
              <w:jc w:val="both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2/</w:t>
            </w:r>
            <w:r w:rsidRPr="00DC19AC">
              <w:rPr>
                <w:sz w:val="24"/>
                <w:szCs w:val="24"/>
              </w:rPr>
              <w:tab/>
            </w:r>
          </w:p>
          <w:p w:rsidR="001B7453" w:rsidRPr="00DC19AC" w:rsidRDefault="001B7453" w:rsidP="00DC19AC">
            <w:pPr>
              <w:tabs>
                <w:tab w:val="right" w:leader="dot" w:pos="5846"/>
              </w:tabs>
              <w:spacing w:before="240"/>
              <w:jc w:val="both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3/</w:t>
            </w:r>
            <w:r w:rsidRPr="00DC19AC">
              <w:rPr>
                <w:sz w:val="24"/>
                <w:szCs w:val="24"/>
              </w:rPr>
              <w:tab/>
            </w:r>
          </w:p>
          <w:p w:rsidR="001B7453" w:rsidRPr="00DC19AC" w:rsidRDefault="001B7453" w:rsidP="00DC19AC">
            <w:pPr>
              <w:tabs>
                <w:tab w:val="right" w:leader="dot" w:pos="5846"/>
              </w:tabs>
              <w:spacing w:before="240"/>
              <w:jc w:val="both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4/</w:t>
            </w:r>
            <w:r w:rsidRPr="00DC19AC">
              <w:rPr>
                <w:sz w:val="24"/>
                <w:szCs w:val="24"/>
              </w:rPr>
              <w:tab/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3.0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  <w:tr w:rsidR="001B7453" w:rsidRPr="00DC19AC">
        <w:tc>
          <w:tcPr>
            <w:tcW w:w="557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sz w:val="24"/>
                <w:szCs w:val="24"/>
              </w:rPr>
            </w:pPr>
          </w:p>
        </w:tc>
        <w:tc>
          <w:tcPr>
            <w:tcW w:w="6781" w:type="dxa"/>
            <w:vAlign w:val="center"/>
          </w:tcPr>
          <w:p w:rsidR="001B7453" w:rsidRPr="00DC19AC" w:rsidRDefault="001B7453" w:rsidP="00DC19AC">
            <w:pPr>
              <w:spacing w:before="240"/>
              <w:rPr>
                <w:b/>
                <w:bCs/>
                <w:sz w:val="24"/>
                <w:szCs w:val="24"/>
              </w:rPr>
            </w:pPr>
            <w:r w:rsidRPr="00DC19AC">
              <w:rPr>
                <w:b/>
                <w:bCs/>
                <w:sz w:val="24"/>
                <w:szCs w:val="24"/>
              </w:rPr>
              <w:t>TỔNG CỘNG</w:t>
            </w:r>
          </w:p>
        </w:tc>
        <w:tc>
          <w:tcPr>
            <w:tcW w:w="1134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vAlign w:val="center"/>
          </w:tcPr>
          <w:p w:rsidR="001B7453" w:rsidRPr="00DC19AC" w:rsidRDefault="001B7453" w:rsidP="00DC19AC">
            <w:pPr>
              <w:spacing w:before="240"/>
              <w:jc w:val="center"/>
              <w:rPr>
                <w:sz w:val="24"/>
                <w:szCs w:val="24"/>
              </w:rPr>
            </w:pPr>
            <w:r w:rsidRPr="00DC19AC">
              <w:rPr>
                <w:sz w:val="24"/>
                <w:szCs w:val="24"/>
              </w:rPr>
              <w:t>……</w:t>
            </w:r>
          </w:p>
        </w:tc>
      </w:tr>
    </w:tbl>
    <w:p w:rsidR="001B7453" w:rsidRPr="00F7401B" w:rsidRDefault="001B7453" w:rsidP="009169A3">
      <w:pPr>
        <w:rPr>
          <w:sz w:val="26"/>
          <w:szCs w:val="26"/>
        </w:rPr>
      </w:pPr>
    </w:p>
    <w:tbl>
      <w:tblPr>
        <w:tblW w:w="9444" w:type="dxa"/>
        <w:tblInd w:w="-106" w:type="dxa"/>
        <w:tblLook w:val="01E0"/>
      </w:tblPr>
      <w:tblGrid>
        <w:gridCol w:w="3756"/>
        <w:gridCol w:w="5688"/>
      </w:tblGrid>
      <w:tr w:rsidR="001B7453" w:rsidRPr="009169A3">
        <w:tc>
          <w:tcPr>
            <w:tcW w:w="3756" w:type="dxa"/>
          </w:tcPr>
          <w:p w:rsidR="001B7453" w:rsidRPr="009169A3" w:rsidRDefault="001B7453" w:rsidP="00563565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688" w:type="dxa"/>
          </w:tcPr>
          <w:p w:rsidR="001B7453" w:rsidRPr="001A261C" w:rsidRDefault="001B7453" w:rsidP="006E6462">
            <w:pPr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1A261C">
              <w:rPr>
                <w:i/>
                <w:iCs/>
                <w:sz w:val="26"/>
                <w:szCs w:val="26"/>
              </w:rPr>
              <w:t>T</w:t>
            </w:r>
            <w:r>
              <w:rPr>
                <w:i/>
                <w:iCs/>
                <w:sz w:val="26"/>
                <w:szCs w:val="26"/>
              </w:rPr>
              <w:t>P.</w:t>
            </w:r>
            <w:r w:rsidRPr="001A261C">
              <w:rPr>
                <w:i/>
                <w:iCs/>
                <w:sz w:val="26"/>
                <w:szCs w:val="26"/>
              </w:rPr>
              <w:t>H</w:t>
            </w:r>
            <w:r>
              <w:rPr>
                <w:i/>
                <w:iCs/>
                <w:sz w:val="26"/>
                <w:szCs w:val="26"/>
              </w:rPr>
              <w:t xml:space="preserve">ồ </w:t>
            </w:r>
            <w:r w:rsidRPr="001A261C">
              <w:rPr>
                <w:i/>
                <w:iCs/>
                <w:sz w:val="26"/>
                <w:szCs w:val="26"/>
              </w:rPr>
              <w:t>C</w:t>
            </w:r>
            <w:r>
              <w:rPr>
                <w:i/>
                <w:iCs/>
                <w:sz w:val="26"/>
                <w:szCs w:val="26"/>
              </w:rPr>
              <w:t xml:space="preserve">hí </w:t>
            </w:r>
            <w:r w:rsidRPr="001A261C">
              <w:rPr>
                <w:i/>
                <w:iCs/>
                <w:sz w:val="26"/>
                <w:szCs w:val="26"/>
              </w:rPr>
              <w:t>M</w:t>
            </w:r>
            <w:r>
              <w:rPr>
                <w:i/>
                <w:iCs/>
                <w:sz w:val="26"/>
                <w:szCs w:val="26"/>
              </w:rPr>
              <w:t>inh</w:t>
            </w:r>
            <w:r w:rsidRPr="001A261C">
              <w:rPr>
                <w:i/>
                <w:iCs/>
                <w:sz w:val="26"/>
                <w:szCs w:val="26"/>
              </w:rPr>
              <w:t>, ngày …… tháng …… năm 201…</w:t>
            </w:r>
          </w:p>
          <w:p w:rsidR="001B7453" w:rsidRPr="009169A3" w:rsidRDefault="001B7453" w:rsidP="006E646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GIẢNG VIÊN ĐÁNH GIÁ</w:t>
            </w:r>
          </w:p>
          <w:p w:rsidR="001B7453" w:rsidRPr="009169A3" w:rsidRDefault="001B7453" w:rsidP="006E6462">
            <w:pPr>
              <w:jc w:val="center"/>
              <w:rPr>
                <w:sz w:val="26"/>
                <w:szCs w:val="26"/>
              </w:rPr>
            </w:pPr>
          </w:p>
          <w:p w:rsidR="001B7453" w:rsidRPr="009169A3" w:rsidRDefault="001B7453" w:rsidP="006E6462">
            <w:pPr>
              <w:jc w:val="center"/>
              <w:rPr>
                <w:sz w:val="26"/>
                <w:szCs w:val="26"/>
              </w:rPr>
            </w:pPr>
          </w:p>
          <w:p w:rsidR="001B7453" w:rsidRPr="009169A3" w:rsidRDefault="001B7453" w:rsidP="006E646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B7453" w:rsidRDefault="001B7453" w:rsidP="009169A3">
      <w:pPr>
        <w:spacing w:line="360" w:lineRule="auto"/>
        <w:rPr>
          <w:sz w:val="26"/>
          <w:szCs w:val="26"/>
        </w:rPr>
      </w:pPr>
    </w:p>
    <w:sectPr w:rsidR="001B7453" w:rsidSect="00B81D46">
      <w:footerReference w:type="default" r:id="rId7"/>
      <w:headerReference w:type="first" r:id="rId8"/>
      <w:footerReference w:type="first" r:id="rId9"/>
      <w:pgSz w:w="11909" w:h="16834" w:code="9"/>
      <w:pgMar w:top="1134" w:right="1134" w:bottom="1134" w:left="1701" w:header="567" w:footer="56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453" w:rsidRDefault="001B7453">
      <w:r>
        <w:separator/>
      </w:r>
    </w:p>
  </w:endnote>
  <w:endnote w:type="continuationSeparator" w:id="1">
    <w:p w:rsidR="001B7453" w:rsidRDefault="001B74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453" w:rsidRDefault="001B7453">
    <w:pPr>
      <w:pStyle w:val="Footer"/>
      <w:ind w:right="360"/>
      <w:rPr>
        <w:rFonts w:ascii=".VnTime" w:hAnsi=".VnTime" w:cs=".VnTime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453" w:rsidRPr="00D21E86" w:rsidRDefault="001B7453">
    <w:pPr>
      <w:pStyle w:val="Footer"/>
      <w:rPr>
        <w:sz w:val="26"/>
        <w:szCs w:val="26"/>
      </w:rPr>
    </w:pPr>
    <w:r>
      <w:rPr>
        <w:sz w:val="26"/>
        <w:szCs w:val="26"/>
      </w:rPr>
      <w:t>BM10-QT/13/P.ĐT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453" w:rsidRDefault="001B7453">
      <w:r>
        <w:separator/>
      </w:r>
    </w:p>
  </w:footnote>
  <w:footnote w:type="continuationSeparator" w:id="1">
    <w:p w:rsidR="001B7453" w:rsidRDefault="001B74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453" w:rsidRPr="00D21E86" w:rsidRDefault="001B7453" w:rsidP="002504B0">
    <w:pPr>
      <w:pStyle w:val="Header"/>
      <w:tabs>
        <w:tab w:val="clear" w:pos="4320"/>
        <w:tab w:val="clear" w:pos="8640"/>
      </w:tabs>
      <w:rPr>
        <w:sz w:val="26"/>
        <w:szCs w:val="2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92049"/>
    <w:multiLevelType w:val="hybridMultilevel"/>
    <w:tmpl w:val="47FAB3BE"/>
    <w:lvl w:ilvl="0" w:tplc="939A1216">
      <w:start w:val="1"/>
      <w:numFmt w:val="upperRoman"/>
      <w:lvlText w:val="%1."/>
      <w:lvlJc w:val="left"/>
      <w:pPr>
        <w:tabs>
          <w:tab w:val="num" w:pos="720"/>
        </w:tabs>
        <w:ind w:left="7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055592"/>
    <w:multiLevelType w:val="hybridMultilevel"/>
    <w:tmpl w:val="ADAC0E38"/>
    <w:lvl w:ilvl="0" w:tplc="D1A43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123C68"/>
    <w:multiLevelType w:val="hybridMultilevel"/>
    <w:tmpl w:val="962E11B8"/>
    <w:lvl w:ilvl="0" w:tplc="8EDC36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6306F8"/>
    <w:multiLevelType w:val="hybridMultilevel"/>
    <w:tmpl w:val="C5503B9A"/>
    <w:lvl w:ilvl="0" w:tplc="9E8CECA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56BB7D69"/>
    <w:multiLevelType w:val="hybridMultilevel"/>
    <w:tmpl w:val="F63AC34A"/>
    <w:lvl w:ilvl="0" w:tplc="B1DE21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>
    <w:nsid w:val="65845677"/>
    <w:multiLevelType w:val="hybridMultilevel"/>
    <w:tmpl w:val="B726AF4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20"/>
  <w:doNotHyphenateCaps/>
  <w:drawingGridHorizontalSpacing w:val="24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E01"/>
    <w:rsid w:val="000340A3"/>
    <w:rsid w:val="00045B20"/>
    <w:rsid w:val="00095210"/>
    <w:rsid w:val="00097857"/>
    <w:rsid w:val="000D634D"/>
    <w:rsid w:val="00101A4F"/>
    <w:rsid w:val="001A261C"/>
    <w:rsid w:val="001B7453"/>
    <w:rsid w:val="001C43CB"/>
    <w:rsid w:val="001C64B8"/>
    <w:rsid w:val="0020325A"/>
    <w:rsid w:val="00235360"/>
    <w:rsid w:val="002504B0"/>
    <w:rsid w:val="002531AB"/>
    <w:rsid w:val="00274B6D"/>
    <w:rsid w:val="002A31B6"/>
    <w:rsid w:val="002A50A2"/>
    <w:rsid w:val="002B10AE"/>
    <w:rsid w:val="002C191F"/>
    <w:rsid w:val="002E0B70"/>
    <w:rsid w:val="002E3E1E"/>
    <w:rsid w:val="002F39C7"/>
    <w:rsid w:val="00303C23"/>
    <w:rsid w:val="003068FF"/>
    <w:rsid w:val="00337A67"/>
    <w:rsid w:val="003659B2"/>
    <w:rsid w:val="003726E1"/>
    <w:rsid w:val="0037512F"/>
    <w:rsid w:val="003D40B5"/>
    <w:rsid w:val="003F461D"/>
    <w:rsid w:val="003F59E4"/>
    <w:rsid w:val="00402170"/>
    <w:rsid w:val="004437AB"/>
    <w:rsid w:val="0045054C"/>
    <w:rsid w:val="00453B3F"/>
    <w:rsid w:val="004673C2"/>
    <w:rsid w:val="00491593"/>
    <w:rsid w:val="004A0007"/>
    <w:rsid w:val="004A3898"/>
    <w:rsid w:val="004D5FD6"/>
    <w:rsid w:val="004F3953"/>
    <w:rsid w:val="00514978"/>
    <w:rsid w:val="00534D71"/>
    <w:rsid w:val="00563565"/>
    <w:rsid w:val="005743C0"/>
    <w:rsid w:val="00592B16"/>
    <w:rsid w:val="005E1F09"/>
    <w:rsid w:val="0060170D"/>
    <w:rsid w:val="00620BF5"/>
    <w:rsid w:val="006E6462"/>
    <w:rsid w:val="007071C2"/>
    <w:rsid w:val="0071123E"/>
    <w:rsid w:val="0078674A"/>
    <w:rsid w:val="00786A7D"/>
    <w:rsid w:val="00787EAD"/>
    <w:rsid w:val="007B01F7"/>
    <w:rsid w:val="007B2EE8"/>
    <w:rsid w:val="007B391F"/>
    <w:rsid w:val="007D4358"/>
    <w:rsid w:val="008052AF"/>
    <w:rsid w:val="00824A53"/>
    <w:rsid w:val="00832672"/>
    <w:rsid w:val="00867097"/>
    <w:rsid w:val="008B7483"/>
    <w:rsid w:val="009169A3"/>
    <w:rsid w:val="009A412E"/>
    <w:rsid w:val="00A0409B"/>
    <w:rsid w:val="00A65769"/>
    <w:rsid w:val="00A856DF"/>
    <w:rsid w:val="00A919A2"/>
    <w:rsid w:val="00AD48F6"/>
    <w:rsid w:val="00AF4A3B"/>
    <w:rsid w:val="00B222F6"/>
    <w:rsid w:val="00B34379"/>
    <w:rsid w:val="00B37A68"/>
    <w:rsid w:val="00B4390F"/>
    <w:rsid w:val="00B67DA7"/>
    <w:rsid w:val="00B81D46"/>
    <w:rsid w:val="00BF66D4"/>
    <w:rsid w:val="00C03427"/>
    <w:rsid w:val="00C53E01"/>
    <w:rsid w:val="00C614B3"/>
    <w:rsid w:val="00C9136D"/>
    <w:rsid w:val="00CC10BB"/>
    <w:rsid w:val="00D01861"/>
    <w:rsid w:val="00D21E86"/>
    <w:rsid w:val="00DC19AC"/>
    <w:rsid w:val="00E13A71"/>
    <w:rsid w:val="00E4383D"/>
    <w:rsid w:val="00EB6D35"/>
    <w:rsid w:val="00EC0A9A"/>
    <w:rsid w:val="00EE3A97"/>
    <w:rsid w:val="00EE3C40"/>
    <w:rsid w:val="00F11FC2"/>
    <w:rsid w:val="00F420D3"/>
    <w:rsid w:val="00F437D5"/>
    <w:rsid w:val="00F50FAF"/>
    <w:rsid w:val="00F7401B"/>
    <w:rsid w:val="00FA0CB6"/>
    <w:rsid w:val="00FD4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672"/>
    <w:rPr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340A3"/>
    <w:pPr>
      <w:keepNext/>
      <w:spacing w:before="120" w:after="240" w:line="120" w:lineRule="auto"/>
      <w:ind w:left="567" w:right="284"/>
      <w:outlineLvl w:val="2"/>
    </w:pPr>
    <w:rPr>
      <w:rFonts w:ascii=".VnTimeH" w:hAnsi=".VnTimeH" w:cs=".VnTimeH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0340A3"/>
    <w:rPr>
      <w:rFonts w:ascii=".VnTimeH" w:hAnsi=".VnTimeH" w:cs=".VnTimeH"/>
      <w:sz w:val="26"/>
      <w:szCs w:val="26"/>
    </w:rPr>
  </w:style>
  <w:style w:type="paragraph" w:styleId="Footer">
    <w:name w:val="footer"/>
    <w:basedOn w:val="Normal"/>
    <w:link w:val="FooterChar"/>
    <w:uiPriority w:val="99"/>
    <w:rsid w:val="0083267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325A"/>
    <w:rPr>
      <w:sz w:val="20"/>
      <w:szCs w:val="20"/>
    </w:rPr>
  </w:style>
  <w:style w:type="character" w:styleId="PageNumber">
    <w:name w:val="page number"/>
    <w:basedOn w:val="DefaultParagraphFont"/>
    <w:uiPriority w:val="99"/>
    <w:rsid w:val="00832672"/>
  </w:style>
  <w:style w:type="table" w:styleId="TableGrid">
    <w:name w:val="Table Grid"/>
    <w:basedOn w:val="TableNormal"/>
    <w:uiPriority w:val="99"/>
    <w:rsid w:val="00832672"/>
    <w:pPr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4673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25A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134</Words>
  <Characters>766</Characters>
  <Application>Microsoft Office Outlook</Application>
  <DocSecurity>0</DocSecurity>
  <Lines>0</Lines>
  <Paragraphs>0</Paragraphs>
  <ScaleCrop>false</ScaleCrop>
  <Company>Truong CD KT - KT Phu Lam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CÔNG NGHIỆP</dc:title>
  <dc:subject/>
  <dc:creator>NCKH-HTQT</dc:creator>
  <cp:keywords/>
  <dc:description/>
  <cp:lastModifiedBy>Khoa Cong Nghe Thong Tin</cp:lastModifiedBy>
  <cp:revision>13</cp:revision>
  <dcterms:created xsi:type="dcterms:W3CDTF">2013-12-06T00:05:00Z</dcterms:created>
  <dcterms:modified xsi:type="dcterms:W3CDTF">2014-06-17T08:57:00Z</dcterms:modified>
</cp:coreProperties>
</file>